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44696F" w14:textId="51581CDE" w:rsidR="00AF484B" w:rsidRPr="00AF77AD" w:rsidRDefault="00C80659" w:rsidP="00D33C0E">
      <w:pPr>
        <w:pStyle w:val="Overskrift2"/>
        <w:rPr>
          <w:color w:val="auto"/>
        </w:rPr>
      </w:pPr>
      <w:bookmarkStart w:id="0" w:name="_Hlk214704327"/>
      <w:r>
        <w:t xml:space="preserve">Leverandørens </w:t>
      </w:r>
      <w:r w:rsidRPr="00D33C0E">
        <w:t>gjennomføringsevne</w:t>
      </w:r>
      <w:r w:rsidRPr="00A83C86">
        <w:t xml:space="preserve"> – </w:t>
      </w:r>
      <w:r w:rsidR="00AF77AD" w:rsidRPr="00AF77AD">
        <w:rPr>
          <w:color w:val="auto"/>
        </w:rPr>
        <w:t>Driftsavtale med tilhørende kjøp av klienter og utstyr</w:t>
      </w:r>
    </w:p>
    <w:p w14:paraId="4B78EE88" w14:textId="6139F8D0" w:rsidR="00D33C0E" w:rsidRPr="00D33C0E" w:rsidRDefault="00C80659" w:rsidP="00D33C0E">
      <w:r w:rsidRPr="00D33C0E">
        <w:t>Konkurransegrunnlagets punkt</w:t>
      </w:r>
      <w:r>
        <w:t xml:space="preserve"> 5.4.3.1</w:t>
      </w:r>
      <w:r>
        <w:rPr>
          <w:color w:val="D74E4E" w:themeColor="accent1"/>
        </w:rPr>
        <w:t xml:space="preserve"> </w:t>
      </w:r>
      <w:r w:rsidRPr="00D33C0E">
        <w:rPr>
          <w:i/>
          <w:iCs/>
        </w:rPr>
        <w:t>Krav til gjennomføringsevne</w:t>
      </w:r>
      <w:r w:rsidRPr="00D33C0E">
        <w:t xml:space="preserve"> stiller krav til dokumentasjon på at </w:t>
      </w:r>
      <w:r>
        <w:t>L</w:t>
      </w:r>
      <w:r w:rsidRPr="00D33C0E">
        <w:t xml:space="preserve">everandøren har nødvendig gjennomføringsevne til å oppfylle kontrakten. Leverandøren </w:t>
      </w:r>
      <w:r>
        <w:t>skal</w:t>
      </w:r>
      <w:r w:rsidRPr="00D33C0E">
        <w:t xml:space="preserve"> dokumentere dette gjennom en kort og konsis beskrivelse av virksomheten.</w:t>
      </w:r>
    </w:p>
    <w:p w14:paraId="7963B24B" w14:textId="77777777" w:rsidR="00D33C0E" w:rsidRPr="00182F9B" w:rsidRDefault="00D33C0E" w:rsidP="00D33C0E">
      <w:pPr>
        <w:spacing w:after="0"/>
      </w:pPr>
    </w:p>
    <w:p w14:paraId="2B53645E" w14:textId="77777777" w:rsidR="00D33C0E" w:rsidRPr="00D33C0E" w:rsidRDefault="00C80659" w:rsidP="00D33C0E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7ADCC0E2" w14:textId="0E11A002" w:rsidR="00D33C0E" w:rsidRPr="00D33C0E" w:rsidRDefault="00C80659" w:rsidP="00D33C0E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 nedenfor.</w:t>
      </w:r>
    </w:p>
    <w:p w14:paraId="00BBCDC1" w14:textId="22283096" w:rsidR="00D33C0E" w:rsidRPr="00D33C0E" w:rsidRDefault="00C80659" w:rsidP="00D33C0E">
      <w:pPr>
        <w:spacing w:after="0"/>
        <w:rPr>
          <w:color w:val="0070C0"/>
        </w:rPr>
      </w:pPr>
      <w:r w:rsidRPr="00D33C0E">
        <w:rPr>
          <w:color w:val="0070C0"/>
        </w:rPr>
        <w:t>Tabellen kan utvides ved behov.</w:t>
      </w:r>
    </w:p>
    <w:p w14:paraId="3FD104CF" w14:textId="77777777" w:rsidR="00D33C0E" w:rsidRPr="00182F9B" w:rsidRDefault="00D33C0E" w:rsidP="00D33C0E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4367"/>
        <w:gridCol w:w="379"/>
        <w:gridCol w:w="4747"/>
      </w:tblGrid>
      <w:tr w:rsidR="007F17E5" w14:paraId="63342EC2" w14:textId="77777777" w:rsidTr="00D33C0E">
        <w:trPr>
          <w:trHeight w:val="207"/>
        </w:trPr>
        <w:tc>
          <w:tcPr>
            <w:tcW w:w="9493" w:type="dxa"/>
            <w:gridSpan w:val="3"/>
            <w:shd w:val="clear" w:color="auto" w:fill="F2F2F2" w:themeFill="background1" w:themeFillShade="F2"/>
          </w:tcPr>
          <w:p w14:paraId="50B24CAB" w14:textId="46684044" w:rsidR="00D33C0E" w:rsidRPr="00D33C0E" w:rsidRDefault="00C80659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 xml:space="preserve">Kort </w:t>
            </w:r>
            <w:r>
              <w:rPr>
                <w:rFonts w:ascii="Open Sans SemiBold" w:eastAsia="SimSun" w:hAnsi="Open Sans SemiBold" w:cs="Open Sans SemiBold"/>
                <w:lang w:eastAsia="zh-CN"/>
              </w:rPr>
              <w:t xml:space="preserve">og konsis </w:t>
            </w:r>
            <w:r w:rsidRPr="00D33C0E">
              <w:rPr>
                <w:rFonts w:ascii="Open Sans SemiBold" w:eastAsia="SimSun" w:hAnsi="Open Sans SemiBold" w:cs="Open Sans SemiBold"/>
                <w:lang w:eastAsia="zh-CN"/>
              </w:rPr>
              <w:t>beskrivelse av virksomheten, inkludert:</w:t>
            </w:r>
          </w:p>
        </w:tc>
      </w:tr>
      <w:tr w:rsidR="007F17E5" w14:paraId="738552D4" w14:textId="77777777" w:rsidTr="00D33C0E">
        <w:trPr>
          <w:trHeight w:val="591"/>
        </w:trPr>
        <w:tc>
          <w:tcPr>
            <w:tcW w:w="9493" w:type="dxa"/>
            <w:gridSpan w:val="3"/>
          </w:tcPr>
          <w:p w14:paraId="63F2C53B" w14:textId="32657079" w:rsidR="00D33C0E" w:rsidRPr="00D33C0E" w:rsidRDefault="00C80659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leverandørens gjennomsnittlige årlige arbeidsstyrke og antallet medarbeidere i ledelsen i løpet av de siste tre årene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7F17E5" w14:paraId="6E66ADBE" w14:textId="77777777" w:rsidTr="00D33C0E">
        <w:trPr>
          <w:trHeight w:val="3118"/>
        </w:trPr>
        <w:tc>
          <w:tcPr>
            <w:tcW w:w="9493" w:type="dxa"/>
            <w:gridSpan w:val="3"/>
          </w:tcPr>
          <w:p w14:paraId="5CC78C85" w14:textId="49455BC9" w:rsidR="00D33C0E" w:rsidRPr="00182F9B" w:rsidRDefault="00D33C0E" w:rsidP="00D33C0E">
            <w:pPr>
              <w:spacing w:after="160"/>
              <w:jc w:val="left"/>
            </w:pPr>
          </w:p>
        </w:tc>
      </w:tr>
      <w:tr w:rsidR="007F17E5" w14:paraId="01938A28" w14:textId="77777777" w:rsidTr="00D33C0E">
        <w:trPr>
          <w:trHeight w:val="2120"/>
        </w:trPr>
        <w:tc>
          <w:tcPr>
            <w:tcW w:w="4367" w:type="dxa"/>
          </w:tcPr>
          <w:p w14:paraId="742453A6" w14:textId="105D4CD1" w:rsidR="00D33C0E" w:rsidRPr="00D33C0E" w:rsidRDefault="00C80659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redegjørelse for virksomhetens kjernekompetanse relatert til leveringsomfanget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30A9EA70" w14:textId="04DF0B29" w:rsidR="00D33C0E" w:rsidRPr="00182F9B" w:rsidRDefault="00D33C0E" w:rsidP="00D33C0E">
            <w:pPr>
              <w:spacing w:after="160"/>
              <w:jc w:val="left"/>
            </w:pPr>
          </w:p>
        </w:tc>
      </w:tr>
      <w:tr w:rsidR="007F17E5" w14:paraId="1CEFAE5E" w14:textId="77777777" w:rsidTr="00D33C0E">
        <w:trPr>
          <w:trHeight w:val="2118"/>
        </w:trPr>
        <w:tc>
          <w:tcPr>
            <w:tcW w:w="4367" w:type="dxa"/>
          </w:tcPr>
          <w:p w14:paraId="1427CE3E" w14:textId="70A5048E" w:rsidR="00D33C0E" w:rsidRPr="00D33C0E" w:rsidRDefault="00C80659" w:rsidP="00D33C0E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D33C0E">
              <w:rPr>
                <w:rFonts w:ascii="Open Sans SemiBold" w:hAnsi="Open Sans SemiBold" w:cs="Open Sans SemiBold"/>
              </w:rPr>
              <w:t>En beskrivelse av hvor stor del av kontrakten som leverandøren vurderer å sette bort til underleverandør(er)/</w:t>
            </w:r>
            <w:r>
              <w:rPr>
                <w:rFonts w:ascii="Open Sans SemiBold" w:hAnsi="Open Sans SemiBold" w:cs="Open Sans SemiBold"/>
              </w:rPr>
              <w:t xml:space="preserve"> </w:t>
            </w:r>
            <w:r w:rsidRPr="00D33C0E">
              <w:rPr>
                <w:rFonts w:ascii="Open Sans SemiBold" w:hAnsi="Open Sans SemiBold" w:cs="Open Sans SemiBold"/>
              </w:rPr>
              <w:t>samarbeidsparter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5126" w:type="dxa"/>
            <w:gridSpan w:val="2"/>
          </w:tcPr>
          <w:p w14:paraId="561FCC5B" w14:textId="7BBBCEE6" w:rsidR="00D33C0E" w:rsidRPr="00182F9B" w:rsidRDefault="00D33C0E" w:rsidP="00D33C0E">
            <w:pPr>
              <w:spacing w:after="160"/>
              <w:jc w:val="left"/>
            </w:pPr>
          </w:p>
        </w:tc>
      </w:tr>
      <w:tr w:rsidR="007F17E5" w14:paraId="6D3B7932" w14:textId="77777777" w:rsidTr="00D33C0E">
        <w:trPr>
          <w:trHeight w:val="207"/>
        </w:trPr>
        <w:tc>
          <w:tcPr>
            <w:tcW w:w="9493" w:type="dxa"/>
            <w:gridSpan w:val="3"/>
          </w:tcPr>
          <w:p w14:paraId="32010C23" w14:textId="59405DED" w:rsidR="00D33C0E" w:rsidRPr="00182F9B" w:rsidRDefault="00C80659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hvordan leverandøren er organisert for gjennomføring av denne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</w:tr>
      <w:tr w:rsidR="007F17E5" w14:paraId="6F8F8B96" w14:textId="77777777" w:rsidTr="00D33C0E">
        <w:trPr>
          <w:trHeight w:val="3118"/>
        </w:trPr>
        <w:tc>
          <w:tcPr>
            <w:tcW w:w="9493" w:type="dxa"/>
            <w:gridSpan w:val="3"/>
          </w:tcPr>
          <w:p w14:paraId="1DA5753E" w14:textId="6EFD57CB" w:rsidR="00D33C0E" w:rsidRPr="00182F9B" w:rsidRDefault="00D33C0E" w:rsidP="00D33C0E">
            <w:pPr>
              <w:spacing w:after="160"/>
              <w:jc w:val="left"/>
            </w:pPr>
          </w:p>
        </w:tc>
      </w:tr>
      <w:tr w:rsidR="007F17E5" w14:paraId="764D187A" w14:textId="77777777" w:rsidTr="00D33C0E">
        <w:trPr>
          <w:trHeight w:val="2120"/>
        </w:trPr>
        <w:tc>
          <w:tcPr>
            <w:tcW w:w="4746" w:type="dxa"/>
            <w:gridSpan w:val="2"/>
          </w:tcPr>
          <w:p w14:paraId="70EADEF1" w14:textId="29154512" w:rsidR="00D33C0E" w:rsidRPr="00182F9B" w:rsidRDefault="00C80659" w:rsidP="00D33C0E">
            <w:pPr>
              <w:spacing w:after="160"/>
              <w:jc w:val="left"/>
            </w:pPr>
            <w:r w:rsidRPr="00D33C0E">
              <w:rPr>
                <w:rFonts w:ascii="Open Sans SemiBold" w:hAnsi="Open Sans SemiBold" w:cs="Open Sans SemiBold"/>
              </w:rPr>
              <w:t>En beskrivelse av redskaper, materiell og teknisk utstyr som leverandøren råder over til å utføre kontrakten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747" w:type="dxa"/>
          </w:tcPr>
          <w:p w14:paraId="7D77C1A7" w14:textId="3EA62F01" w:rsidR="00D33C0E" w:rsidRPr="00182F9B" w:rsidRDefault="00D33C0E" w:rsidP="00D33C0E">
            <w:pPr>
              <w:spacing w:after="160"/>
              <w:jc w:val="left"/>
            </w:pPr>
          </w:p>
        </w:tc>
      </w:tr>
    </w:tbl>
    <w:p w14:paraId="06B1076B" w14:textId="77777777" w:rsidR="00D33C0E" w:rsidRPr="00182F9B" w:rsidRDefault="00D33C0E" w:rsidP="00D33C0E">
      <w:pPr>
        <w:rPr>
          <w:b/>
          <w:bCs/>
        </w:rPr>
      </w:pPr>
    </w:p>
    <w:p w14:paraId="159271C6" w14:textId="77777777" w:rsidR="00D33C0E" w:rsidRDefault="00D33C0E" w:rsidP="00CE65C5">
      <w:pPr>
        <w:jc w:val="left"/>
        <w:rPr>
          <w:color w:val="0070C0"/>
        </w:rPr>
      </w:pPr>
    </w:p>
    <w:p w14:paraId="0A042431" w14:textId="77777777" w:rsidR="00D33C0E" w:rsidRPr="00FB56DD" w:rsidRDefault="00D33C0E" w:rsidP="00CE65C5">
      <w:pPr>
        <w:jc w:val="left"/>
      </w:pPr>
    </w:p>
    <w:bookmarkEnd w:id="0"/>
    <w:p w14:paraId="7BC42500" w14:textId="4BFB24D0" w:rsidR="007B4FF2" w:rsidRPr="007B4FF2" w:rsidRDefault="007B4FF2" w:rsidP="00DF22C7">
      <w:pPr>
        <w:jc w:val="left"/>
      </w:pPr>
    </w:p>
    <w:sectPr w:rsidR="007B4FF2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3E24B5" w14:textId="77777777" w:rsidR="000228B6" w:rsidRDefault="00C80659" w:rsidP="00186E6B">
      <w:r>
        <w:separator/>
      </w:r>
    </w:p>
    <w:p w14:paraId="7B13050C" w14:textId="77777777" w:rsidR="000228B6" w:rsidRDefault="000228B6" w:rsidP="00186E6B"/>
    <w:p w14:paraId="23B5A0A3" w14:textId="77777777" w:rsidR="000228B6" w:rsidRDefault="000228B6" w:rsidP="00186E6B"/>
    <w:p w14:paraId="09E049B0" w14:textId="77777777" w:rsidR="000228B6" w:rsidRDefault="000228B6" w:rsidP="00186E6B"/>
  </w:endnote>
  <w:endnote w:type="continuationSeparator" w:id="0">
    <w:p w14:paraId="10BAA7BB" w14:textId="77777777" w:rsidR="000228B6" w:rsidRDefault="00C80659" w:rsidP="00186E6B">
      <w:r>
        <w:continuationSeparator/>
      </w:r>
    </w:p>
    <w:p w14:paraId="63C15F76" w14:textId="77777777" w:rsidR="000228B6" w:rsidRDefault="000228B6" w:rsidP="00186E6B"/>
    <w:p w14:paraId="0C782A5B" w14:textId="77777777" w:rsidR="000228B6" w:rsidRDefault="000228B6" w:rsidP="00186E6B"/>
    <w:p w14:paraId="78FD9B87" w14:textId="77777777" w:rsidR="000228B6" w:rsidRDefault="000228B6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CA51ACA0-4E04-45C0-9AE4-A85309FF08A6}"/>
    <w:embedBold r:id="rId2" w:fontKey="{3187CB7D-7633-41C2-9B05-1DF1C0B2B4F8}"/>
    <w:embedItalic r:id="rId3" w:fontKey="{8D0BE570-974D-48D7-90C4-A9AA1C9712A0}"/>
    <w:embedBoldItalic r:id="rId4" w:fontKey="{CCED5088-5C8A-405B-9F99-C88FF6BC6EE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221E4A24-2549-437C-A1CC-952BD4F597F8}"/>
    <w:embedBold r:id="rId6" w:fontKey="{65D77914-FA09-4D78-98FD-083965C41C1C}"/>
    <w:embedItalic r:id="rId7" w:fontKey="{A8DBC5AA-1F1C-48F5-BA91-2104897F11C7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D9752C36-619E-4A53-B33F-9BCE9B787828}"/>
    <w:embedBold r:id="rId9" w:fontKey="{4AFCB3E3-0738-4993-9081-1FFBAB0F3C6D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B519B3B4-43BE-4DF7-AC6B-C7BCE4062526}"/>
    <w:embedItalic r:id="rId11" w:fontKey="{840A46A2-BE73-4FE7-A43F-A2471D65658D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947F5148-9440-44CB-A931-680E2FAC9971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03777B1A-6F94-40B6-8C4F-E1E1EC41B96E}"/>
    <w:embedItalic r:id="rId14" w:fontKey="{438ED2DD-F0D0-4A5E-9556-D003E48AFE7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5B1718A3-B122-4DFF-8542-7E6763E96107}"/>
    <w:embedBold r:id="rId16" w:fontKey="{06FB5222-F2EB-4D4D-AA94-7D0F69CB8BA8}"/>
    <w:embedItalic r:id="rId17" w:fontKey="{E72A28F6-FEFB-436B-A89F-EFC95FDBE49F}"/>
    <w:embedBoldItalic r:id="rId18" w:fontKey="{32E78A72-7D45-42D8-89D3-E4F1EF2A7E3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F9F0FEDE-6AC3-4431-846F-C55C7A6CC5BB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706290BA-6F71-4FEA-BBA0-24A40EE689C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7F17E5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C80659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7F17E5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C80659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473956" w14:textId="77777777" w:rsidR="000228B6" w:rsidRDefault="00C80659" w:rsidP="00186E6B">
      <w:r>
        <w:separator/>
      </w:r>
    </w:p>
    <w:p w14:paraId="696F50A9" w14:textId="77777777" w:rsidR="000228B6" w:rsidRDefault="000228B6" w:rsidP="00186E6B"/>
    <w:p w14:paraId="6E765AFA" w14:textId="77777777" w:rsidR="000228B6" w:rsidRDefault="000228B6" w:rsidP="00186E6B"/>
  </w:footnote>
  <w:footnote w:type="continuationSeparator" w:id="0">
    <w:p w14:paraId="3AD623A7" w14:textId="77777777" w:rsidR="000228B6" w:rsidRDefault="00C80659" w:rsidP="00186E6B">
      <w:r>
        <w:continuationSeparator/>
      </w:r>
    </w:p>
    <w:p w14:paraId="44228E24" w14:textId="77777777" w:rsidR="000228B6" w:rsidRDefault="000228B6" w:rsidP="00186E6B"/>
    <w:p w14:paraId="7CB3D810" w14:textId="77777777" w:rsidR="000228B6" w:rsidRDefault="000228B6" w:rsidP="00186E6B"/>
    <w:p w14:paraId="1A74C79D" w14:textId="77777777" w:rsidR="000228B6" w:rsidRDefault="000228B6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53299CFB" w:rsidR="0040632C" w:rsidRPr="000151AA" w:rsidRDefault="009B3B8D" w:rsidP="0040632C">
    <w:pPr>
      <w:pStyle w:val="Topp-ogbunntekst"/>
      <w:rPr>
        <w:sz w:val="14"/>
        <w:szCs w:val="14"/>
      </w:rPr>
    </w:pPr>
    <w:r>
      <w:rPr>
        <w:noProof/>
        <w:lang w:eastAsia="nb-NO"/>
      </w:rPr>
      <w:drawing>
        <wp:anchor distT="0" distB="0" distL="114300" distR="114300" simplePos="0" relativeHeight="251664384" behindDoc="0" locked="0" layoutInCell="1" allowOverlap="1" wp14:anchorId="7E7832D4" wp14:editId="5CEEEEDB">
          <wp:simplePos x="0" y="0"/>
          <wp:positionH relativeFrom="margin">
            <wp:posOffset>4848225</wp:posOffset>
          </wp:positionH>
          <wp:positionV relativeFrom="page">
            <wp:posOffset>421005</wp:posOffset>
          </wp:positionV>
          <wp:extent cx="1160780" cy="344137"/>
          <wp:effectExtent l="0" t="0" r="1270" b="0"/>
          <wp:wrapNone/>
          <wp:docPr id="540629925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D4DD78A" w14:textId="77777777" w:rsidR="00AF77AD" w:rsidRPr="00012A17" w:rsidRDefault="00AF77AD" w:rsidP="00AF77AD">
    <w:pPr>
      <w:pStyle w:val="Topptekst"/>
      <w:rPr>
        <w:sz w:val="16"/>
        <w:szCs w:val="16"/>
      </w:rPr>
    </w:pPr>
    <w:r w:rsidRPr="00012A17">
      <w:rPr>
        <w:sz w:val="16"/>
        <w:szCs w:val="16"/>
      </w:rPr>
      <w:t>Driftsavtale med tilhørende kjøp av klienter og utstyr</w:t>
    </w:r>
  </w:p>
  <w:p w14:paraId="305A9DD1" w14:textId="6B5CEB93" w:rsidR="0040632C" w:rsidRPr="000151AA" w:rsidRDefault="00C80659" w:rsidP="00AF484B">
    <w:pPr>
      <w:jc w:val="left"/>
      <w:rPr>
        <w:sz w:val="16"/>
        <w:szCs w:val="16"/>
      </w:rPr>
    </w:pPr>
    <w:r w:rsidRPr="000151AA">
      <w:rPr>
        <w:sz w:val="16"/>
        <w:szCs w:val="16"/>
      </w:rPr>
      <w:t>Vedlegg</w:t>
    </w:r>
    <w:r w:rsidR="00AF77AD">
      <w:rPr>
        <w:sz w:val="16"/>
        <w:szCs w:val="16"/>
      </w:rPr>
      <w:t xml:space="preserve"> 5</w:t>
    </w:r>
    <w:r w:rsidRPr="000151AA">
      <w:rPr>
        <w:color w:val="D74E4E" w:themeColor="accent1"/>
        <w:sz w:val="16"/>
        <w:szCs w:val="16"/>
      </w:rPr>
      <w:t xml:space="preserve"> </w:t>
    </w:r>
    <w:r w:rsidRPr="000151AA">
      <w:rPr>
        <w:sz w:val="16"/>
        <w:szCs w:val="16"/>
      </w:rPr>
      <w:t xml:space="preserve">– </w:t>
    </w:r>
    <w:r w:rsidR="002428BC" w:rsidRPr="000151AA">
      <w:rPr>
        <w:sz w:val="16"/>
        <w:szCs w:val="16"/>
      </w:rPr>
      <w:t>Leverandørens gjennomføringsevne</w:t>
    </w:r>
  </w:p>
  <w:p w14:paraId="53ACFA64" w14:textId="77777777" w:rsidR="00E9590A" w:rsidRPr="0040632C" w:rsidRDefault="00E9590A" w:rsidP="0040632C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0B5EEED3" w:rsidR="00DF22C7" w:rsidRPr="000151AA" w:rsidRDefault="009B3B8D" w:rsidP="00DF22C7">
    <w:pPr>
      <w:pStyle w:val="Topp-ogbunntekst"/>
      <w:rPr>
        <w:sz w:val="14"/>
        <w:szCs w:val="14"/>
      </w:rPr>
    </w:pPr>
    <w:r>
      <w:rPr>
        <w:noProof/>
        <w:lang w:eastAsia="nb-NO"/>
      </w:rPr>
      <w:drawing>
        <wp:anchor distT="0" distB="0" distL="114300" distR="114300" simplePos="0" relativeHeight="251662336" behindDoc="0" locked="0" layoutInCell="1" allowOverlap="1" wp14:anchorId="53FCBA6B" wp14:editId="42395494">
          <wp:simplePos x="0" y="0"/>
          <wp:positionH relativeFrom="margin">
            <wp:align>right</wp:align>
          </wp:positionH>
          <wp:positionV relativeFrom="page">
            <wp:posOffset>459105</wp:posOffset>
          </wp:positionV>
          <wp:extent cx="1160780" cy="344137"/>
          <wp:effectExtent l="0" t="0" r="1270" b="0"/>
          <wp:wrapNone/>
          <wp:docPr id="33" name="Bilde 2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Bilde 2" descr="Et bilde som inneholder Font, Grafikk, skjermbilde, logo&#10;&#10;KI-generert innhold kan være feil."/>
                  <pic:cNvPicPr/>
                </pic:nvPicPr>
                <pic:blipFill>
                  <a:blip r:embed="rId1" cstate="print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0780" cy="3441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FF5D49E" w14:textId="77777777" w:rsidR="00AF77AD" w:rsidRPr="00012A17" w:rsidRDefault="00AF77AD" w:rsidP="00AF77AD">
    <w:pPr>
      <w:pStyle w:val="Topptekst"/>
      <w:rPr>
        <w:sz w:val="16"/>
        <w:szCs w:val="16"/>
      </w:rPr>
    </w:pPr>
    <w:bookmarkStart w:id="1" w:name="_Hlk214704334"/>
    <w:r w:rsidRPr="00012A17">
      <w:rPr>
        <w:sz w:val="16"/>
        <w:szCs w:val="16"/>
      </w:rPr>
      <w:t>Driftsavtale med tilhørende kjøp av klienter og utstyr</w:t>
    </w:r>
  </w:p>
  <w:p w14:paraId="30C4DEBC" w14:textId="4F9D4701" w:rsidR="00AF484B" w:rsidRPr="000151AA" w:rsidRDefault="00C80659" w:rsidP="00AF484B">
    <w:pPr>
      <w:jc w:val="left"/>
      <w:rPr>
        <w:sz w:val="16"/>
        <w:szCs w:val="16"/>
      </w:rPr>
    </w:pPr>
    <w:r w:rsidRPr="000151AA">
      <w:rPr>
        <w:sz w:val="16"/>
        <w:szCs w:val="16"/>
      </w:rPr>
      <w:t>Vedlegg</w:t>
    </w:r>
    <w:r w:rsidR="00AF77AD">
      <w:rPr>
        <w:sz w:val="16"/>
        <w:szCs w:val="16"/>
      </w:rPr>
      <w:t xml:space="preserve"> 5</w:t>
    </w:r>
    <w:r w:rsidRPr="000151AA">
      <w:rPr>
        <w:sz w:val="16"/>
        <w:szCs w:val="16"/>
      </w:rPr>
      <w:t xml:space="preserve"> </w:t>
    </w:r>
    <w:r w:rsidRPr="000151AA">
      <w:rPr>
        <w:color w:val="D74E4E" w:themeColor="accent1"/>
        <w:sz w:val="16"/>
        <w:szCs w:val="16"/>
      </w:rPr>
      <w:t xml:space="preserve"> </w:t>
    </w:r>
    <w:r w:rsidRPr="000151AA">
      <w:rPr>
        <w:sz w:val="16"/>
        <w:szCs w:val="16"/>
      </w:rPr>
      <w:t xml:space="preserve">– </w:t>
    </w:r>
    <w:r w:rsidR="00D33C0E" w:rsidRPr="000151AA">
      <w:rPr>
        <w:sz w:val="16"/>
        <w:szCs w:val="16"/>
      </w:rPr>
      <w:t>Leverandørens gjennomføringsevne</w:t>
    </w:r>
  </w:p>
  <w:bookmarkEnd w:id="1"/>
  <w:p w14:paraId="4A1C40FB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3A6CD102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B48E524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D7A546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90052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607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16A39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DB6A2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0E4E5E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D346A6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ABF6910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6E07B14" w:tentative="1">
      <w:start w:val="1"/>
      <w:numFmt w:val="lowerLetter"/>
      <w:lvlText w:val="%2."/>
      <w:lvlJc w:val="left"/>
      <w:pPr>
        <w:ind w:left="1440" w:hanging="360"/>
      </w:pPr>
    </w:lvl>
    <w:lvl w:ilvl="2" w:tplc="16809C7E" w:tentative="1">
      <w:start w:val="1"/>
      <w:numFmt w:val="lowerRoman"/>
      <w:lvlText w:val="%3."/>
      <w:lvlJc w:val="right"/>
      <w:pPr>
        <w:ind w:left="2160" w:hanging="180"/>
      </w:pPr>
    </w:lvl>
    <w:lvl w:ilvl="3" w:tplc="1828FD3E" w:tentative="1">
      <w:start w:val="1"/>
      <w:numFmt w:val="decimal"/>
      <w:lvlText w:val="%4."/>
      <w:lvlJc w:val="left"/>
      <w:pPr>
        <w:ind w:left="2880" w:hanging="360"/>
      </w:pPr>
    </w:lvl>
    <w:lvl w:ilvl="4" w:tplc="D8FCE5FE" w:tentative="1">
      <w:start w:val="1"/>
      <w:numFmt w:val="lowerLetter"/>
      <w:lvlText w:val="%5."/>
      <w:lvlJc w:val="left"/>
      <w:pPr>
        <w:ind w:left="3600" w:hanging="360"/>
      </w:pPr>
    </w:lvl>
    <w:lvl w:ilvl="5" w:tplc="F69C7962" w:tentative="1">
      <w:start w:val="1"/>
      <w:numFmt w:val="lowerRoman"/>
      <w:lvlText w:val="%6."/>
      <w:lvlJc w:val="right"/>
      <w:pPr>
        <w:ind w:left="4320" w:hanging="180"/>
      </w:pPr>
    </w:lvl>
    <w:lvl w:ilvl="6" w:tplc="2CD06EA8" w:tentative="1">
      <w:start w:val="1"/>
      <w:numFmt w:val="decimal"/>
      <w:lvlText w:val="%7."/>
      <w:lvlJc w:val="left"/>
      <w:pPr>
        <w:ind w:left="5040" w:hanging="360"/>
      </w:pPr>
    </w:lvl>
    <w:lvl w:ilvl="7" w:tplc="A75C18DC" w:tentative="1">
      <w:start w:val="1"/>
      <w:numFmt w:val="lowerLetter"/>
      <w:lvlText w:val="%8."/>
      <w:lvlJc w:val="left"/>
      <w:pPr>
        <w:ind w:left="5760" w:hanging="360"/>
      </w:pPr>
    </w:lvl>
    <w:lvl w:ilvl="8" w:tplc="0B96F57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95C4EBDA">
      <w:start w:val="1"/>
      <w:numFmt w:val="lowerLetter"/>
      <w:lvlText w:val="%1)"/>
      <w:lvlJc w:val="left"/>
      <w:pPr>
        <w:ind w:left="720" w:hanging="360"/>
      </w:pPr>
    </w:lvl>
    <w:lvl w:ilvl="1" w:tplc="B9267B26" w:tentative="1">
      <w:start w:val="1"/>
      <w:numFmt w:val="lowerLetter"/>
      <w:lvlText w:val="%2."/>
      <w:lvlJc w:val="left"/>
      <w:pPr>
        <w:ind w:left="1440" w:hanging="360"/>
      </w:pPr>
    </w:lvl>
    <w:lvl w:ilvl="2" w:tplc="DF7E7E7C" w:tentative="1">
      <w:start w:val="1"/>
      <w:numFmt w:val="lowerRoman"/>
      <w:lvlText w:val="%3."/>
      <w:lvlJc w:val="right"/>
      <w:pPr>
        <w:ind w:left="2160" w:hanging="180"/>
      </w:pPr>
    </w:lvl>
    <w:lvl w:ilvl="3" w:tplc="CC90601A" w:tentative="1">
      <w:start w:val="1"/>
      <w:numFmt w:val="decimal"/>
      <w:lvlText w:val="%4."/>
      <w:lvlJc w:val="left"/>
      <w:pPr>
        <w:ind w:left="2880" w:hanging="360"/>
      </w:pPr>
    </w:lvl>
    <w:lvl w:ilvl="4" w:tplc="42F895E2" w:tentative="1">
      <w:start w:val="1"/>
      <w:numFmt w:val="lowerLetter"/>
      <w:lvlText w:val="%5."/>
      <w:lvlJc w:val="left"/>
      <w:pPr>
        <w:ind w:left="3600" w:hanging="360"/>
      </w:pPr>
    </w:lvl>
    <w:lvl w:ilvl="5" w:tplc="92DCAD24" w:tentative="1">
      <w:start w:val="1"/>
      <w:numFmt w:val="lowerRoman"/>
      <w:lvlText w:val="%6."/>
      <w:lvlJc w:val="right"/>
      <w:pPr>
        <w:ind w:left="4320" w:hanging="180"/>
      </w:pPr>
    </w:lvl>
    <w:lvl w:ilvl="6" w:tplc="E6F83BAA" w:tentative="1">
      <w:start w:val="1"/>
      <w:numFmt w:val="decimal"/>
      <w:lvlText w:val="%7."/>
      <w:lvlJc w:val="left"/>
      <w:pPr>
        <w:ind w:left="5040" w:hanging="360"/>
      </w:pPr>
    </w:lvl>
    <w:lvl w:ilvl="7" w:tplc="377AD6A2" w:tentative="1">
      <w:start w:val="1"/>
      <w:numFmt w:val="lowerLetter"/>
      <w:lvlText w:val="%8."/>
      <w:lvlJc w:val="left"/>
      <w:pPr>
        <w:ind w:left="5760" w:hanging="360"/>
      </w:pPr>
    </w:lvl>
    <w:lvl w:ilvl="8" w:tplc="805CBE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DB5E39F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51E890B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020D4E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9847B8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58709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06CA3A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2203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140299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0AA12B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BA82AB3E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DB50432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3D4B9F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A280C3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5D8FB8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DDA9C4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782D8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6A0B77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9F4C8B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AAE21770">
      <w:start w:val="1"/>
      <w:numFmt w:val="decimal"/>
      <w:lvlText w:val="%1."/>
      <w:lvlJc w:val="left"/>
      <w:pPr>
        <w:ind w:left="1428" w:hanging="360"/>
      </w:pPr>
    </w:lvl>
    <w:lvl w:ilvl="1" w:tplc="A8543734" w:tentative="1">
      <w:start w:val="1"/>
      <w:numFmt w:val="lowerLetter"/>
      <w:lvlText w:val="%2."/>
      <w:lvlJc w:val="left"/>
      <w:pPr>
        <w:ind w:left="2148" w:hanging="360"/>
      </w:pPr>
    </w:lvl>
    <w:lvl w:ilvl="2" w:tplc="4F8C15B2" w:tentative="1">
      <w:start w:val="1"/>
      <w:numFmt w:val="lowerRoman"/>
      <w:lvlText w:val="%3."/>
      <w:lvlJc w:val="right"/>
      <w:pPr>
        <w:ind w:left="2868" w:hanging="180"/>
      </w:pPr>
    </w:lvl>
    <w:lvl w:ilvl="3" w:tplc="C4E651C4" w:tentative="1">
      <w:start w:val="1"/>
      <w:numFmt w:val="decimal"/>
      <w:lvlText w:val="%4."/>
      <w:lvlJc w:val="left"/>
      <w:pPr>
        <w:ind w:left="3588" w:hanging="360"/>
      </w:pPr>
    </w:lvl>
    <w:lvl w:ilvl="4" w:tplc="562647F6" w:tentative="1">
      <w:start w:val="1"/>
      <w:numFmt w:val="lowerLetter"/>
      <w:lvlText w:val="%5."/>
      <w:lvlJc w:val="left"/>
      <w:pPr>
        <w:ind w:left="4308" w:hanging="360"/>
      </w:pPr>
    </w:lvl>
    <w:lvl w:ilvl="5" w:tplc="1EE830E8" w:tentative="1">
      <w:start w:val="1"/>
      <w:numFmt w:val="lowerRoman"/>
      <w:lvlText w:val="%6."/>
      <w:lvlJc w:val="right"/>
      <w:pPr>
        <w:ind w:left="5028" w:hanging="180"/>
      </w:pPr>
    </w:lvl>
    <w:lvl w:ilvl="6" w:tplc="B0BA74A6" w:tentative="1">
      <w:start w:val="1"/>
      <w:numFmt w:val="decimal"/>
      <w:lvlText w:val="%7."/>
      <w:lvlJc w:val="left"/>
      <w:pPr>
        <w:ind w:left="5748" w:hanging="360"/>
      </w:pPr>
    </w:lvl>
    <w:lvl w:ilvl="7" w:tplc="910E413E" w:tentative="1">
      <w:start w:val="1"/>
      <w:numFmt w:val="lowerLetter"/>
      <w:lvlText w:val="%8."/>
      <w:lvlJc w:val="left"/>
      <w:pPr>
        <w:ind w:left="6468" w:hanging="360"/>
      </w:pPr>
    </w:lvl>
    <w:lvl w:ilvl="8" w:tplc="510CC668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63DAFF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8C1EEF7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F5899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34443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581E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FDA29A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FE376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6E70E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A02E77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E0268D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1036A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D695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7A55C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10E18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481D4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A6A10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BE624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FF4418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C0A4CA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D5CEB9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0C4A5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5FA04B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4CE5F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0467DD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686860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2B0951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972337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07940680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B3B0DED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2AA44E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EB48B86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E6051A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C92F7B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03CF70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CB6533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97224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51AA"/>
    <w:rsid w:val="00022553"/>
    <w:rsid w:val="000228B6"/>
    <w:rsid w:val="0003165C"/>
    <w:rsid w:val="00032B93"/>
    <w:rsid w:val="00035ADF"/>
    <w:rsid w:val="00054A7F"/>
    <w:rsid w:val="00056927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C45F7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4B34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340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28BC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2BB3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17E5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8F755E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748AF"/>
    <w:rsid w:val="00987A69"/>
    <w:rsid w:val="00987E94"/>
    <w:rsid w:val="00994990"/>
    <w:rsid w:val="009A1B6F"/>
    <w:rsid w:val="009A3138"/>
    <w:rsid w:val="009B07F5"/>
    <w:rsid w:val="009B3B8D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3083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484B"/>
    <w:rsid w:val="00AF6D41"/>
    <w:rsid w:val="00AF77AD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659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147F6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3C0E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ED6E0FA563D47BEAB213591601422" ma:contentTypeVersion="3" ma:contentTypeDescription="Create a new document." ma:contentTypeScope="" ma:versionID="eddb54608ff8b35e087d47192585d079">
  <xsd:schema xmlns:xsd="http://www.w3.org/2001/XMLSchema" xmlns:xs="http://www.w3.org/2001/XMLSchema" xmlns:p="http://schemas.microsoft.com/office/2006/metadata/properties" xmlns:ns2="35528cf3-2966-42b1-9555-acbc4d76d41c" targetNamespace="http://schemas.microsoft.com/office/2006/metadata/properties" ma:root="true" ma:fieldsID="7987d931edc9f499c7bb53710bd812ac" ns2:_="">
    <xsd:import namespace="35528cf3-2966-42b1-9555-acbc4d76d41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528cf3-2966-42b1-9555-acbc4d76d4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83A7AEF-A2EF-492A-B9DE-726A7A5301FC}">
  <ds:schemaRefs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35528cf3-2966-42b1-9555-acbc4d76d41c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7CC99F9-495D-4B26-A8B0-FA514305F979}"/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Inventura.dotx</Template>
  <TotalTime>188</TotalTime>
  <Pages>2</Pages>
  <Words>169</Words>
  <Characters>896</Characters>
  <Application>Microsoft Office Word</Application>
  <DocSecurity>0</DocSecurity>
  <Lines>7</Lines>
  <Paragraphs>2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Leverandørens gjennomføringsevne</vt:lpstr>
    </vt:vector>
  </TitlesOfParts>
  <Company/>
  <LinksUpToDate>false</LinksUpToDate>
  <CharactersWithSpaces>1063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Leverandørens gjennomføringsevne</dc:title>
  <dc:creator>Helene Winther Dahl</dc:creator>
  <cp:lastModifiedBy>Hilde  Bjørkmann</cp:lastModifiedBy>
  <cp:revision>70</cp:revision>
  <dcterms:created xsi:type="dcterms:W3CDTF">2021-01-21T15:10:00Z</dcterms:created>
  <dcterms:modified xsi:type="dcterms:W3CDTF">2026-06-01T14:17:00Z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0x010100C73ED6E0FA563D47BEAB213591601422</vt:lpwstr>
  </property>
</Properties>
</file>